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0C" w:rsidRDefault="004B380C" w:rsidP="004B38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Henry JOHNSON (alias </w:t>
      </w:r>
      <w:proofErr w:type="gramStart"/>
      <w:r>
        <w:rPr>
          <w:rFonts w:ascii="Times New Roman" w:hAnsi="Times New Roman" w:cs="Times New Roman"/>
          <w:u w:val="single"/>
        </w:rPr>
        <w:t>STOLECASE)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(fl.1484)</w:t>
      </w:r>
    </w:p>
    <w:p w:rsidR="004B380C" w:rsidRDefault="004B380C" w:rsidP="004B38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Uxbridge, Middlesex. Show maker.</w:t>
      </w:r>
    </w:p>
    <w:p w:rsidR="004B380C" w:rsidRDefault="004B380C" w:rsidP="004B380C">
      <w:pPr>
        <w:rPr>
          <w:rFonts w:ascii="Times New Roman" w:hAnsi="Times New Roman" w:cs="Times New Roman"/>
        </w:rPr>
      </w:pPr>
    </w:p>
    <w:p w:rsidR="004B380C" w:rsidRDefault="004B380C" w:rsidP="004B380C">
      <w:pPr>
        <w:rPr>
          <w:rFonts w:ascii="Times New Roman" w:hAnsi="Times New Roman" w:cs="Times New Roman"/>
        </w:rPr>
      </w:pPr>
    </w:p>
    <w:p w:rsidR="004B380C" w:rsidRDefault="004B380C" w:rsidP="004B38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Clerk(q.v.) brought a plaint of debt against him.</w:t>
      </w:r>
    </w:p>
    <w:p w:rsidR="004B380C" w:rsidRDefault="004B380C" w:rsidP="004B38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4B380C" w:rsidRDefault="004B380C" w:rsidP="004B380C">
      <w:pPr>
        <w:rPr>
          <w:rFonts w:ascii="Times New Roman" w:hAnsi="Times New Roman" w:cs="Times New Roman"/>
        </w:rPr>
      </w:pPr>
    </w:p>
    <w:p w:rsidR="004B380C" w:rsidRDefault="004B380C" w:rsidP="004B380C">
      <w:pPr>
        <w:rPr>
          <w:rFonts w:ascii="Times New Roman" w:hAnsi="Times New Roman" w:cs="Times New Roman"/>
        </w:rPr>
      </w:pPr>
    </w:p>
    <w:p w:rsidR="004B380C" w:rsidRDefault="004B380C" w:rsidP="004B38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June 2017</w:t>
      </w:r>
    </w:p>
    <w:p w:rsidR="006B2F86" w:rsidRPr="00E71FC3" w:rsidRDefault="004B38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80C" w:rsidRDefault="004B380C" w:rsidP="00E71FC3">
      <w:r>
        <w:separator/>
      </w:r>
    </w:p>
  </w:endnote>
  <w:endnote w:type="continuationSeparator" w:id="0">
    <w:p w:rsidR="004B380C" w:rsidRDefault="004B380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80C" w:rsidRDefault="004B380C" w:rsidP="00E71FC3">
      <w:r>
        <w:separator/>
      </w:r>
    </w:p>
  </w:footnote>
  <w:footnote w:type="continuationSeparator" w:id="0">
    <w:p w:rsidR="004B380C" w:rsidRDefault="004B380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80C"/>
    <w:rsid w:val="001A7C09"/>
    <w:rsid w:val="004B380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CD89A0-FC2B-4060-AE8C-495F47606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380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2017-06-24T19:56:00Z</dcterms:created>
  <dcterms:modified xsi:type="dcterms:W3CDTF">2017-06-24T19:56:00Z</dcterms:modified>
</cp:coreProperties>
</file>